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103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R5-243079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Fukuoka, Japan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xxxx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Shanghai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June</w:t>
      </w:r>
      <w:r>
        <w:rPr>
          <w:rFonts w:hint="eastAsia"/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7</w:t>
      </w:r>
      <w:r>
        <w:rPr>
          <w:rFonts w:hint="eastAsia"/>
          <w:b/>
          <w:sz w:val="24"/>
          <w:highlight w:val="none"/>
        </w:rPr>
        <w:t>-</w:t>
      </w: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Xiaomi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bookmarkStart w:id="8" w:name="_GoBack"/>
      <w:bookmarkEnd w:id="8"/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4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2" w:name="OLE_LINK1"/>
      <w:r>
        <w:t>NR_IDC_Enh</w:t>
      </w:r>
      <w:bookmarkEnd w:id="2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>
      <w:r>
        <w:t xml:space="preserve">As a general assumption, IDC is assumed to work as follows: </w:t>
      </w:r>
    </w:p>
    <w:p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3" w:name="OLE_LINK3"/>
      <w:r>
        <w:t>support well interference mitigation between 3GPP and other RAT</w:t>
      </w:r>
      <w:bookmarkEnd w:id="3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4" w:name="OLE_LINK2"/>
      <w:r>
        <w:rPr>
          <w:rFonts w:hint="eastAsia"/>
          <w:kern w:val="2"/>
          <w:highlight w:val="none"/>
          <w:lang w:val="en-US"/>
        </w:rPr>
        <w:t>Rel-18</w:t>
      </w:r>
      <w:bookmarkEnd w:id="4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5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5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kern w:val="2"/>
          <w:highlight w:val="none"/>
          <w:lang w:val="en-US"/>
        </w:rPr>
      </w:pP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6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6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bookmarkStart w:id="7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7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TS 38.509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testing functions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 w:eastAsia="zh-CN"/>
              </w:rPr>
              <w:t>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</w:t>
            </w:r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Yumin</w:t>
      </w:r>
      <w:r>
        <w:rPr>
          <w:rFonts w:ascii="Arial" w:hAnsi="Arial" w:cs="Arial"/>
          <w:highlight w:val="none"/>
          <w:lang w:val="en-US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W</w:t>
      </w:r>
      <w:r>
        <w:rPr>
          <w:rFonts w:ascii="Arial" w:hAnsi="Arial" w:cs="Arial"/>
          <w:highlight w:val="none"/>
          <w:lang w:val="en-US"/>
        </w:rPr>
        <w:t>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hint="eastAsia" w:ascii="Arial" w:hAnsi="Arial" w:cs="Arial"/>
          <w:highlight w:val="none"/>
          <w:lang w:val="en-US" w:eastAsia="zh-CN"/>
        </w:rPr>
        <w:t>Xiaomi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ascii="Arial" w:hAnsi="Arial" w:cs="Arial"/>
          <w:highlight w:val="none"/>
        </w:rPr>
        <w:fldChar w:fldCharType="begin"/>
      </w:r>
      <w:r>
        <w:rPr>
          <w:rStyle w:val="49"/>
          <w:rFonts w:ascii="Arial" w:hAnsi="Arial" w:cs="Arial"/>
          <w:highlight w:val="none"/>
        </w:rPr>
        <w:instrText xml:space="preserve"> HYPERLINK "mailto:wuyumin@xiaomi.com" </w:instrText>
      </w:r>
      <w:r>
        <w:rPr>
          <w:rStyle w:val="49"/>
          <w:rFonts w:ascii="Arial" w:hAnsi="Arial" w:cs="Arial"/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wuyumin@xiaomi.com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47B6F67"/>
    <w:rsid w:val="04CE70E5"/>
    <w:rsid w:val="05134D42"/>
    <w:rsid w:val="053F7FAA"/>
    <w:rsid w:val="058C4826"/>
    <w:rsid w:val="065467ED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DC7147"/>
    <w:rsid w:val="157432E4"/>
    <w:rsid w:val="159852FC"/>
    <w:rsid w:val="16EA4CA9"/>
    <w:rsid w:val="172E14D7"/>
    <w:rsid w:val="17AC14CE"/>
    <w:rsid w:val="1862578F"/>
    <w:rsid w:val="18A37BB8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38B1EDE"/>
    <w:rsid w:val="251A6CB5"/>
    <w:rsid w:val="25B81E8A"/>
    <w:rsid w:val="25D94FA6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17D512B"/>
    <w:rsid w:val="31C97E3A"/>
    <w:rsid w:val="32FA1831"/>
    <w:rsid w:val="33E90EA0"/>
    <w:rsid w:val="360E6B9F"/>
    <w:rsid w:val="366F7BDE"/>
    <w:rsid w:val="36941198"/>
    <w:rsid w:val="37092303"/>
    <w:rsid w:val="375A77DC"/>
    <w:rsid w:val="382117A3"/>
    <w:rsid w:val="384F5634"/>
    <w:rsid w:val="39E76D44"/>
    <w:rsid w:val="3AEC1C91"/>
    <w:rsid w:val="3BA91503"/>
    <w:rsid w:val="3C09627D"/>
    <w:rsid w:val="3C6F5636"/>
    <w:rsid w:val="3CF06E89"/>
    <w:rsid w:val="3D6E1416"/>
    <w:rsid w:val="3EF63D5B"/>
    <w:rsid w:val="3F566DFD"/>
    <w:rsid w:val="3F756BE7"/>
    <w:rsid w:val="40962182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E01D1C"/>
    <w:rsid w:val="49892535"/>
    <w:rsid w:val="4BFF5818"/>
    <w:rsid w:val="4C26757B"/>
    <w:rsid w:val="4C7F348C"/>
    <w:rsid w:val="4CFF2AE1"/>
    <w:rsid w:val="4D2D2130"/>
    <w:rsid w:val="4D3B4EC4"/>
    <w:rsid w:val="4E1F670D"/>
    <w:rsid w:val="4E4E76D0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2114D53"/>
    <w:rsid w:val="643437B2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DF128C"/>
    <w:rsid w:val="6BE86A4A"/>
    <w:rsid w:val="6C845A17"/>
    <w:rsid w:val="6D390568"/>
    <w:rsid w:val="6E020B69"/>
    <w:rsid w:val="6E211922"/>
    <w:rsid w:val="6E460A95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6E5110"/>
    <w:rsid w:val="7BC01697"/>
    <w:rsid w:val="7C312C50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17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2024-05-11T07:50:00Z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